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870CC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2F6C1FD9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620E8439" w14:textId="77777777" w:rsidR="00424A5A" w:rsidRPr="0004419A" w:rsidRDefault="00424A5A" w:rsidP="00424A5A">
      <w:pPr>
        <w:rPr>
          <w:rFonts w:ascii="Tahoma" w:hAnsi="Tahoma" w:cs="Tahoma"/>
          <w:sz w:val="20"/>
          <w:szCs w:val="20"/>
        </w:rPr>
      </w:pPr>
    </w:p>
    <w:p w14:paraId="61F367FB" w14:textId="77777777" w:rsidR="00424A5A" w:rsidRPr="0004419A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4419A" w14:paraId="6C83E184" w14:textId="77777777">
        <w:tc>
          <w:tcPr>
            <w:tcW w:w="1080" w:type="dxa"/>
            <w:vAlign w:val="center"/>
          </w:tcPr>
          <w:p w14:paraId="51E8E9E4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F61A445" w14:textId="53E0A4B9" w:rsidR="00424A5A" w:rsidRPr="0004419A" w:rsidRDefault="0004419A" w:rsidP="00A47126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43001-153/2022</w:t>
            </w:r>
            <w:r w:rsidR="007F1D79">
              <w:rPr>
                <w:rFonts w:ascii="Tahoma" w:hAnsi="Tahoma" w:cs="Tahoma"/>
                <w:color w:val="0000FF"/>
                <w:sz w:val="20"/>
                <w:szCs w:val="20"/>
              </w:rPr>
              <w:t>-0</w:t>
            </w:r>
            <w:r w:rsidR="00A47126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14:paraId="0FE7E01C" w14:textId="77777777" w:rsidR="00424A5A" w:rsidRPr="0004419A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D8D3B28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E235515" w14:textId="77777777" w:rsidR="00424A5A" w:rsidRPr="0004419A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A-36/22 G</w:t>
            </w:r>
            <w:r w:rsidR="00424A5A" w:rsidRPr="0004419A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04419A" w14:paraId="648FF620" w14:textId="77777777">
        <w:tc>
          <w:tcPr>
            <w:tcW w:w="1080" w:type="dxa"/>
            <w:vAlign w:val="center"/>
          </w:tcPr>
          <w:p w14:paraId="1A6F6B75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3F7A2D90" w14:textId="2BEC2122" w:rsidR="00424A5A" w:rsidRPr="0004419A" w:rsidRDefault="00507DF3" w:rsidP="00A47126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4.7</w:t>
            </w:r>
            <w:r w:rsidR="00010729">
              <w:rPr>
                <w:rFonts w:ascii="Tahoma" w:hAnsi="Tahoma" w:cs="Tahoma"/>
                <w:color w:val="0000FF"/>
                <w:sz w:val="20"/>
                <w:szCs w:val="20"/>
              </w:rPr>
              <w:t>.2022</w:t>
            </w:r>
          </w:p>
        </w:tc>
        <w:tc>
          <w:tcPr>
            <w:tcW w:w="1080" w:type="dxa"/>
            <w:vAlign w:val="center"/>
          </w:tcPr>
          <w:p w14:paraId="4D32C0C8" w14:textId="77777777" w:rsidR="00424A5A" w:rsidRPr="0004419A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F1A9FD5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2B728CCA" w14:textId="77777777" w:rsidR="00424A5A" w:rsidRPr="0004419A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2431-22-000660/0</w:t>
            </w:r>
          </w:p>
        </w:tc>
      </w:tr>
    </w:tbl>
    <w:p w14:paraId="01E2142D" w14:textId="77777777" w:rsidR="00424A5A" w:rsidRPr="0004419A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592CC110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24F75DEE" w14:textId="77777777" w:rsidR="00556816" w:rsidRPr="0004419A" w:rsidRDefault="00556816">
      <w:pPr>
        <w:rPr>
          <w:rFonts w:ascii="Tahoma" w:hAnsi="Tahoma" w:cs="Tahoma"/>
          <w:sz w:val="20"/>
          <w:szCs w:val="20"/>
        </w:rPr>
      </w:pPr>
    </w:p>
    <w:p w14:paraId="5612AC5C" w14:textId="77777777" w:rsidR="00FE3CAD" w:rsidRPr="00637BE6" w:rsidRDefault="00FE3CAD" w:rsidP="00FE3CAD">
      <w:pPr>
        <w:pStyle w:val="EndnoteText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637BE6">
        <w:rPr>
          <w:rFonts w:ascii="Times New Roman" w:hAnsi="Times New Roman"/>
          <w:b/>
          <w:spacing w:val="20"/>
          <w:sz w:val="22"/>
        </w:rPr>
        <w:t xml:space="preserve">SPREMEMBA RAZPISNE DOKUMENTACIJE </w:t>
      </w:r>
    </w:p>
    <w:p w14:paraId="352C176F" w14:textId="77777777" w:rsidR="00E813F4" w:rsidRPr="0004419A" w:rsidRDefault="00E813F4" w:rsidP="00E813F4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04419A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778BD2BD" w14:textId="77777777" w:rsidR="00E813F4" w:rsidRPr="0004419A" w:rsidRDefault="00E813F4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4419A" w14:paraId="60961760" w14:textId="77777777">
        <w:tc>
          <w:tcPr>
            <w:tcW w:w="9288" w:type="dxa"/>
          </w:tcPr>
          <w:p w14:paraId="4A209F8F" w14:textId="77777777" w:rsidR="00E813F4" w:rsidRPr="0004419A" w:rsidRDefault="0004419A" w:rsidP="003560E2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04419A">
              <w:rPr>
                <w:rFonts w:ascii="Tahoma" w:hAnsi="Tahoma" w:cs="Tahoma"/>
                <w:b/>
                <w:szCs w:val="20"/>
              </w:rPr>
              <w:t>Izgradnja zahodne obvoznice Maribor (1. etapa Lackova - Kardeljeva) od km 3+600 do km 4+840</w:t>
            </w:r>
          </w:p>
        </w:tc>
      </w:tr>
    </w:tbl>
    <w:p w14:paraId="790BA353" w14:textId="77777777" w:rsidR="00E813F4" w:rsidRPr="0004419A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E85A51B" w14:textId="77777777" w:rsidR="00E813F4" w:rsidRPr="0004419A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07AE9E12" w14:textId="6BA66414" w:rsidR="00FE3CAD" w:rsidRPr="00637BE6" w:rsidRDefault="00FE3CAD" w:rsidP="00FE3CAD">
      <w:pPr>
        <w:pStyle w:val="EndnoteText"/>
        <w:jc w:val="both"/>
        <w:rPr>
          <w:rFonts w:ascii="Times New Roman" w:hAnsi="Times New Roman"/>
          <w:sz w:val="22"/>
          <w:szCs w:val="22"/>
        </w:rPr>
      </w:pPr>
      <w:r w:rsidRPr="00637BE6">
        <w:rPr>
          <w:rFonts w:ascii="Times New Roman" w:hAnsi="Times New Roman"/>
          <w:sz w:val="22"/>
          <w:szCs w:val="22"/>
        </w:rPr>
        <w:t>Obvestilo o spremembi razpisne dokumentacije je objavljeno na "Portalu javn</w:t>
      </w:r>
      <w:r w:rsidR="00507DF3">
        <w:rPr>
          <w:rFonts w:ascii="Times New Roman" w:hAnsi="Times New Roman"/>
          <w:sz w:val="22"/>
          <w:szCs w:val="22"/>
        </w:rPr>
        <w:t>ih naročil".</w:t>
      </w:r>
    </w:p>
    <w:p w14:paraId="50F2C0ED" w14:textId="77777777" w:rsidR="00FE3CAD" w:rsidRPr="00637BE6" w:rsidRDefault="00FE3CAD" w:rsidP="00FE3CAD">
      <w:pPr>
        <w:pStyle w:val="EndnoteText"/>
        <w:jc w:val="both"/>
        <w:rPr>
          <w:rFonts w:ascii="Times New Roman" w:hAnsi="Times New Roman"/>
          <w:sz w:val="22"/>
        </w:rPr>
      </w:pPr>
    </w:p>
    <w:p w14:paraId="0BE01A45" w14:textId="77777777" w:rsidR="00FE3CAD" w:rsidRPr="00637BE6" w:rsidRDefault="00FE3CAD" w:rsidP="00FE3CAD">
      <w:pPr>
        <w:pStyle w:val="EndnoteText"/>
        <w:spacing w:after="60"/>
        <w:jc w:val="both"/>
        <w:rPr>
          <w:rFonts w:ascii="Times New Roman" w:hAnsi="Times New Roman"/>
          <w:sz w:val="22"/>
        </w:rPr>
      </w:pPr>
      <w:r w:rsidRPr="00637BE6">
        <w:rPr>
          <w:rFonts w:ascii="Times New Roman" w:hAnsi="Times New Roman"/>
          <w:sz w:val="22"/>
        </w:rPr>
        <w:t>Obrazložitev sprememb:</w:t>
      </w:r>
    </w:p>
    <w:p w14:paraId="5F1AA01F" w14:textId="77777777" w:rsidR="00E813F4" w:rsidRPr="000D49D3" w:rsidRDefault="00E813F4" w:rsidP="0004419A">
      <w:pPr>
        <w:widowControl w:val="0"/>
        <w:spacing w:before="60" w:line="254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7425F759" w14:textId="265288CD" w:rsidR="00FE3CAD" w:rsidRDefault="00FE3CAD" w:rsidP="00FE3CAD">
      <w:pPr>
        <w:pStyle w:val="BodyText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  <w:r w:rsidRPr="000502AF">
        <w:rPr>
          <w:rFonts w:ascii="Times New Roman" w:hAnsi="Times New Roman"/>
          <w:sz w:val="22"/>
          <w:szCs w:val="22"/>
        </w:rPr>
        <w:t xml:space="preserve">Zamenja se </w:t>
      </w:r>
      <w:r w:rsidRPr="000502AF">
        <w:rPr>
          <w:rFonts w:ascii="Times New Roman" w:hAnsi="Times New Roman"/>
          <w:b/>
          <w:sz w:val="22"/>
          <w:szCs w:val="22"/>
        </w:rPr>
        <w:t>kompletni popis del</w:t>
      </w:r>
      <w:r w:rsidRPr="000502AF">
        <w:rPr>
          <w:rFonts w:ascii="Times New Roman" w:hAnsi="Times New Roman"/>
          <w:sz w:val="22"/>
          <w:szCs w:val="22"/>
        </w:rPr>
        <w:t xml:space="preserve"> </w:t>
      </w:r>
      <w:r w:rsidR="000852CD" w:rsidRPr="000852CD">
        <w:rPr>
          <w:rFonts w:ascii="Times New Roman" w:hAnsi="Times New Roman"/>
          <w:b/>
          <w:sz w:val="22"/>
          <w:szCs w:val="22"/>
        </w:rPr>
        <w:t>oz. popravi popis del</w:t>
      </w:r>
      <w:r w:rsidR="000852CD">
        <w:rPr>
          <w:rFonts w:ascii="Times New Roman" w:hAnsi="Times New Roman"/>
          <w:sz w:val="22"/>
          <w:szCs w:val="22"/>
        </w:rPr>
        <w:t xml:space="preserve"> </w:t>
      </w:r>
      <w:r w:rsidRPr="000502AF">
        <w:rPr>
          <w:rFonts w:ascii="Times New Roman" w:hAnsi="Times New Roman"/>
          <w:sz w:val="22"/>
          <w:szCs w:val="22"/>
        </w:rPr>
        <w:t xml:space="preserve">s spodaj navedenimi spremembami: </w:t>
      </w:r>
    </w:p>
    <w:p w14:paraId="6EF881E8" w14:textId="77777777" w:rsidR="00FE3CAD" w:rsidRPr="00D20B9F" w:rsidRDefault="00FE3CAD" w:rsidP="00FE3CAD">
      <w:pPr>
        <w:pStyle w:val="BodyText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</w:p>
    <w:p w14:paraId="5474F5B5" w14:textId="34BEFF63" w:rsidR="00D20B9F" w:rsidRPr="00EB68E5" w:rsidRDefault="00D20B9F" w:rsidP="00D20B9F">
      <w:pPr>
        <w:pStyle w:val="BodyText2"/>
        <w:widowControl w:val="0"/>
        <w:numPr>
          <w:ilvl w:val="0"/>
          <w:numId w:val="2"/>
        </w:numPr>
        <w:spacing w:line="254" w:lineRule="atLeast"/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</w:pPr>
      <w:r w:rsidRPr="00D20B9F">
        <w:rPr>
          <w:rFonts w:ascii="Times New Roman" w:hAnsi="Times New Roman"/>
          <w:b/>
          <w:sz w:val="22"/>
          <w:szCs w:val="22"/>
        </w:rPr>
        <w:t xml:space="preserve">Dopolnjen </w:t>
      </w:r>
      <w:r w:rsidR="0030087A">
        <w:rPr>
          <w:rFonts w:ascii="Times New Roman" w:hAnsi="Times New Roman"/>
          <w:b/>
          <w:sz w:val="22"/>
          <w:szCs w:val="22"/>
        </w:rPr>
        <w:t xml:space="preserve">je </w:t>
      </w:r>
      <w:r w:rsidRPr="00D20B9F">
        <w:rPr>
          <w:rFonts w:ascii="Times New Roman" w:hAnsi="Times New Roman"/>
          <w:b/>
          <w:sz w:val="22"/>
          <w:szCs w:val="22"/>
        </w:rPr>
        <w:t xml:space="preserve">popis del </w:t>
      </w:r>
      <w:r w:rsidR="004126C9">
        <w:rPr>
          <w:rFonts w:ascii="Times New Roman" w:hAnsi="Times New Roman"/>
          <w:b/>
          <w:sz w:val="22"/>
          <w:szCs w:val="22"/>
        </w:rPr>
        <w:t>1 Načrt meteorne kanalizacije</w:t>
      </w:r>
    </w:p>
    <w:p w14:paraId="713EEDE7" w14:textId="77777777" w:rsidR="00EB68E5" w:rsidRDefault="00EB68E5" w:rsidP="00EB68E5">
      <w:pPr>
        <w:pStyle w:val="BodyText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</w:p>
    <w:p w14:paraId="7FD670E4" w14:textId="3E718D73" w:rsidR="00EB68E5" w:rsidRPr="00D20B9F" w:rsidRDefault="00EB68E5" w:rsidP="00EB68E5">
      <w:pPr>
        <w:pStyle w:val="BodyText2"/>
        <w:widowControl w:val="0"/>
        <w:spacing w:line="254" w:lineRule="atLeast"/>
        <w:ind w:left="720"/>
        <w:rPr>
          <w:rFonts w:ascii="Times New Roman" w:hAnsi="Times New Roman"/>
          <w:b/>
          <w:sz w:val="22"/>
          <w:szCs w:val="22"/>
        </w:rPr>
      </w:pPr>
      <w:r w:rsidRPr="00D20B9F"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  <w:t xml:space="preserve">Popis del: </w:t>
      </w:r>
      <w:r w:rsidRPr="00D20B9F">
        <w:rPr>
          <w:rFonts w:ascii="Times New Roman" w:hAnsi="Times New Roman"/>
          <w:b/>
          <w:sz w:val="22"/>
          <w:szCs w:val="22"/>
        </w:rPr>
        <w:t xml:space="preserve">list </w:t>
      </w:r>
      <w:r w:rsidR="004126C9">
        <w:rPr>
          <w:rFonts w:ascii="Times New Roman" w:hAnsi="Times New Roman"/>
          <w:b/>
          <w:sz w:val="22"/>
          <w:szCs w:val="22"/>
        </w:rPr>
        <w:t>3</w:t>
      </w:r>
      <w:r w:rsidRPr="00D20B9F">
        <w:rPr>
          <w:rFonts w:ascii="Times New Roman" w:hAnsi="Times New Roman"/>
          <w:b/>
          <w:sz w:val="22"/>
          <w:szCs w:val="22"/>
        </w:rPr>
        <w:t>_</w:t>
      </w:r>
      <w:r w:rsidR="004126C9">
        <w:rPr>
          <w:rFonts w:ascii="Times New Roman" w:hAnsi="Times New Roman"/>
          <w:b/>
          <w:sz w:val="22"/>
          <w:szCs w:val="22"/>
        </w:rPr>
        <w:t>14</w:t>
      </w:r>
      <w:r w:rsidRPr="00D20B9F">
        <w:rPr>
          <w:rFonts w:ascii="Times New Roman" w:hAnsi="Times New Roman"/>
          <w:b/>
          <w:sz w:val="22"/>
          <w:szCs w:val="22"/>
        </w:rPr>
        <w:t>_</w:t>
      </w:r>
      <w:r w:rsidR="004126C9">
        <w:rPr>
          <w:rFonts w:ascii="Times New Roman" w:hAnsi="Times New Roman"/>
          <w:b/>
          <w:sz w:val="22"/>
          <w:szCs w:val="22"/>
        </w:rPr>
        <w:t>Načrt meteorne kanalizacije</w:t>
      </w:r>
    </w:p>
    <w:p w14:paraId="60B5C500" w14:textId="77777777" w:rsidR="00EB68E5" w:rsidRPr="00AB33E8" w:rsidRDefault="00EB68E5" w:rsidP="00EB68E5">
      <w:pPr>
        <w:pStyle w:val="BodyText2"/>
        <w:widowControl w:val="0"/>
        <w:spacing w:line="254" w:lineRule="atLeast"/>
        <w:ind w:left="720"/>
        <w:rPr>
          <w:rFonts w:ascii="Tahoma" w:hAnsi="Tahoma" w:cs="Tahoma"/>
          <w:szCs w:val="20"/>
        </w:rPr>
      </w:pPr>
    </w:p>
    <w:p w14:paraId="385379AD" w14:textId="77777777" w:rsidR="00EB68E5" w:rsidRDefault="00EB68E5" w:rsidP="00EB68E5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 del:</w:t>
      </w:r>
      <w:r w:rsidRPr="00694676">
        <w:rPr>
          <w:rFonts w:ascii="Tahoma" w:hAnsi="Tahoma" w:cs="Tahoma"/>
          <w:sz w:val="20"/>
          <w:szCs w:val="20"/>
        </w:rPr>
        <w:tab/>
      </w:r>
    </w:p>
    <w:p w14:paraId="5C1D0326" w14:textId="77777777" w:rsidR="004126C9" w:rsidRDefault="004126C9" w:rsidP="004126C9">
      <w:pPr>
        <w:rPr>
          <w:rFonts w:ascii="Tahoma" w:hAnsi="Tahoma" w:cs="Tahoma"/>
          <w:sz w:val="20"/>
          <w:szCs w:val="20"/>
        </w:rPr>
      </w:pPr>
    </w:p>
    <w:tbl>
      <w:tblPr>
        <w:tblW w:w="97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914"/>
        <w:gridCol w:w="4249"/>
        <w:gridCol w:w="616"/>
        <w:gridCol w:w="1136"/>
        <w:gridCol w:w="1136"/>
        <w:gridCol w:w="1111"/>
      </w:tblGrid>
      <w:tr w:rsidR="004126C9" w14:paraId="6D2BF802" w14:textId="77777777" w:rsidTr="004126C9">
        <w:trPr>
          <w:trHeight w:val="255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39A32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F6700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1.3 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F47FD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ODVODNJAVANJE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7858" w14:textId="77777777" w:rsidR="004126C9" w:rsidRDefault="004126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B418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BB465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43899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26C9" w14:paraId="351D6C45" w14:textId="77777777" w:rsidTr="004126C9">
        <w:trPr>
          <w:trHeight w:val="255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C084B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6F7AC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1.3.2 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82D77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Globinsko odvodnjavanje - kanalizacija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1FF8" w14:textId="77777777" w:rsidR="004126C9" w:rsidRDefault="004126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8631A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DFF2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2185C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26C9" w14:paraId="224BCF84" w14:textId="77777777" w:rsidTr="004126C9">
        <w:trPr>
          <w:trHeight w:val="255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CF6DCE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45066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D4DB7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5E92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7A888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4AAA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22CC2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26C9" w14:paraId="1ED81849" w14:textId="77777777" w:rsidTr="004126C9">
        <w:trPr>
          <w:trHeight w:val="127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4C7E7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5D7AA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4 3 122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F5A11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Izdelava kanalizacije iz cevi iz polipropilena, vključno s podložno plastjo iz zmesi kamnitih zrn, premera 20 cm, v globini do 1,0 m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F18B0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01F6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C3F1508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A581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126C9" w14:paraId="198357AF" w14:textId="77777777" w:rsidTr="004126C9">
        <w:trPr>
          <w:trHeight w:val="76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57274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49558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4 3 292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23C92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Obbetoniranje cevi za kanalizacijo s cementnim betonom C 16/20, po detajlu iz načrta, premera 20 cm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5A3A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047D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F8D09B3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F89D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06778FCB" w14:textId="77777777" w:rsidR="004126C9" w:rsidRDefault="004126C9" w:rsidP="004126C9">
      <w:pPr>
        <w:rPr>
          <w:rFonts w:ascii="Tahoma" w:hAnsi="Tahoma" w:cs="Tahoma"/>
          <w:sz w:val="20"/>
          <w:szCs w:val="20"/>
        </w:rPr>
      </w:pPr>
    </w:p>
    <w:tbl>
      <w:tblPr>
        <w:tblW w:w="97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915"/>
        <w:gridCol w:w="4247"/>
        <w:gridCol w:w="616"/>
        <w:gridCol w:w="1136"/>
        <w:gridCol w:w="1136"/>
        <w:gridCol w:w="1112"/>
      </w:tblGrid>
      <w:tr w:rsidR="004126C9" w14:paraId="6040E78C" w14:textId="77777777" w:rsidTr="004126C9">
        <w:trPr>
          <w:trHeight w:val="255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E7D8B6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1B34E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1.3.3 </w:t>
            </w: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89479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Jaški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4B755" w14:textId="77777777" w:rsidR="004126C9" w:rsidRDefault="004126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9F565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0267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0F3AC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26C9" w14:paraId="7BFBF903" w14:textId="77777777" w:rsidTr="004126C9">
        <w:trPr>
          <w:trHeight w:val="255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FCC70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2B1B6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888D5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61491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D990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4FD1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4CAFC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26C9" w14:paraId="31A95D07" w14:textId="77777777" w:rsidTr="004126C9">
        <w:trPr>
          <w:trHeight w:val="76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CF5A2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7FFFA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4 4 433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3CF2C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Izdelava jaška iz polipropilena, krožnega prereza s premerom 50 cm, globokega 1,5 do 2,0 m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8B0C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30CF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21B7327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D85F9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126C9" w14:paraId="2290668F" w14:textId="77777777" w:rsidTr="004126C9">
        <w:trPr>
          <w:trHeight w:val="76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61756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A1262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4 4 854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03922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Dobava in vgraditev rešetke iz duktilne litine z nosilnostjo 400 kN, s prerezom 400/400 mm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86AB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4C9A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927ACC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CF8F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7067607A" w14:textId="77777777" w:rsidR="004126C9" w:rsidRDefault="004126C9" w:rsidP="004126C9">
      <w:pPr>
        <w:rPr>
          <w:rFonts w:ascii="Tahoma" w:hAnsi="Tahoma" w:cs="Tahoma"/>
          <w:sz w:val="20"/>
          <w:szCs w:val="20"/>
        </w:rPr>
      </w:pPr>
    </w:p>
    <w:p w14:paraId="5985FE99" w14:textId="77777777" w:rsidR="00EB68E5" w:rsidRPr="0043409B" w:rsidRDefault="00EB68E5" w:rsidP="00EB68E5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Popravljen</w:t>
      </w:r>
      <w:r w:rsidRPr="0043409B">
        <w:rPr>
          <w:rFonts w:ascii="Tahoma" w:hAnsi="Tahoma" w:cs="Tahoma"/>
          <w:sz w:val="20"/>
          <w:szCs w:val="20"/>
        </w:rPr>
        <w:t xml:space="preserve"> popis del:</w:t>
      </w:r>
      <w:r w:rsidRPr="0043409B">
        <w:rPr>
          <w:rFonts w:ascii="Tahoma" w:hAnsi="Tahoma" w:cs="Tahoma"/>
          <w:sz w:val="20"/>
          <w:szCs w:val="20"/>
        </w:rPr>
        <w:tab/>
      </w:r>
    </w:p>
    <w:p w14:paraId="048521CE" w14:textId="77777777" w:rsidR="00EB68E5" w:rsidRDefault="00EB68E5" w:rsidP="00EB68E5">
      <w:pPr>
        <w:rPr>
          <w:rFonts w:ascii="Tahoma" w:hAnsi="Tahoma" w:cs="Tahoma"/>
          <w:sz w:val="20"/>
          <w:szCs w:val="20"/>
        </w:rPr>
      </w:pPr>
    </w:p>
    <w:tbl>
      <w:tblPr>
        <w:tblW w:w="97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915"/>
        <w:gridCol w:w="4247"/>
        <w:gridCol w:w="616"/>
        <w:gridCol w:w="1136"/>
        <w:gridCol w:w="1136"/>
        <w:gridCol w:w="1112"/>
      </w:tblGrid>
      <w:tr w:rsidR="004126C9" w14:paraId="440CD368" w14:textId="77777777" w:rsidTr="004126C9">
        <w:trPr>
          <w:trHeight w:val="255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34D06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EAFE2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1.3.2 </w:t>
            </w: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E1645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Globinsko odvodnjavanje - kanalizacija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0C24" w14:textId="77777777" w:rsidR="004126C9" w:rsidRDefault="004126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9EF5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5D80C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E234B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26C9" w14:paraId="2351EA7C" w14:textId="77777777" w:rsidTr="004126C9">
        <w:trPr>
          <w:trHeight w:val="255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70A7C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9F862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BAB06C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23F0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55AE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D9D1F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18ED9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26C9" w14:paraId="1A058406" w14:textId="77777777" w:rsidTr="004126C9">
        <w:trPr>
          <w:trHeight w:val="127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D4DBF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0001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C62CA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4 3 122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6C763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Izdelava kanalizacije iz cevi iz polipropilena, vključno s podložno plastjo iz zmesi kamnitih zrn, premera 20 cm, v globini do 1,0 m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D8EF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7E3CF7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F5982F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35B8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126C9" w14:paraId="42959EBB" w14:textId="77777777" w:rsidTr="004126C9">
        <w:trPr>
          <w:trHeight w:val="76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B5769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518A1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4 3 292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ECF3F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Obbetoniranje cevi za kanalizacijo s cementnim betonom C 16/20, po detajlu iz načrta, premera 20 cm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A044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BE3E9F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754581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6DB5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126C9" w14:paraId="50558195" w14:textId="77777777" w:rsidTr="004126C9">
        <w:trPr>
          <w:trHeight w:val="255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D1CD4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17C9CD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5C70A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B75C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E70B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4153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DF891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26C9" w14:paraId="20341F58" w14:textId="77777777" w:rsidTr="004126C9">
        <w:trPr>
          <w:trHeight w:val="255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042E0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2250D4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1.3.3 </w:t>
            </w: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3E3D5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Jaški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1DF3" w14:textId="77777777" w:rsidR="004126C9" w:rsidRDefault="004126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1B644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A1104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B96C7" w14:textId="77777777" w:rsidR="004126C9" w:rsidRDefault="00412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26C9" w14:paraId="41F6B0EC" w14:textId="77777777" w:rsidTr="004126C9">
        <w:trPr>
          <w:trHeight w:val="255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33EA6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A72B51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58111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53D52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4BF5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4AF52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6DB44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26C9" w14:paraId="633C8DA2" w14:textId="77777777" w:rsidTr="004126C9">
        <w:trPr>
          <w:trHeight w:val="76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12D2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4C7E5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4 4 433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59294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Izdelava jaška iz polipropilena, krožnega prereza s premerom 50 cm, globokega 1,5 do 2,0 m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114E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B85B97F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2A2704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76AE4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126C9" w14:paraId="6D0FF0ED" w14:textId="77777777" w:rsidTr="004126C9">
        <w:trPr>
          <w:trHeight w:val="76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CD30C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944CE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4 4 854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17DAF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Dobava in vgraditev rešetke iz duktilne litine z nosilnostjo 400 kN, s prerezom 400/400 mm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7D2A" w14:textId="77777777" w:rsidR="004126C9" w:rsidRDefault="004126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C17EE3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12DA102" w14:textId="77777777" w:rsidR="004126C9" w:rsidRDefault="004126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9BB2" w14:textId="77777777" w:rsidR="004126C9" w:rsidRDefault="004126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14F76B4F" w14:textId="77777777" w:rsidR="002C7280" w:rsidRDefault="002C7280" w:rsidP="00EB68E5">
      <w:pPr>
        <w:rPr>
          <w:rFonts w:ascii="Tahoma" w:hAnsi="Tahoma" w:cs="Tahoma"/>
          <w:sz w:val="20"/>
          <w:szCs w:val="20"/>
        </w:rPr>
      </w:pPr>
    </w:p>
    <w:p w14:paraId="72DC5FE2" w14:textId="77777777" w:rsidR="002C7280" w:rsidRDefault="002C7280" w:rsidP="00EB68E5">
      <w:pPr>
        <w:rPr>
          <w:rFonts w:ascii="Tahoma" w:hAnsi="Tahoma" w:cs="Tahoma"/>
          <w:sz w:val="20"/>
          <w:szCs w:val="20"/>
        </w:rPr>
      </w:pPr>
    </w:p>
    <w:p w14:paraId="6BF2FE80" w14:textId="77777777" w:rsidR="00DF155D" w:rsidRPr="00260AD6" w:rsidRDefault="00DF155D" w:rsidP="00DF155D">
      <w:pPr>
        <w:pStyle w:val="BodyText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  <w:r w:rsidRPr="00260AD6">
        <w:rPr>
          <w:rFonts w:ascii="Times New Roman" w:hAnsi="Times New Roman"/>
          <w:b/>
          <w:sz w:val="22"/>
          <w:szCs w:val="22"/>
        </w:rPr>
        <w:t>Spremembe so sestavni del razpisne dokumentacije in jih je potrebno upoštevati pri pripravi ponudbe.</w:t>
      </w:r>
    </w:p>
    <w:p w14:paraId="641A72AD" w14:textId="15E81810" w:rsidR="00DF155D" w:rsidRPr="00637BE6" w:rsidRDefault="00DF155D" w:rsidP="00DF155D">
      <w:pPr>
        <w:pStyle w:val="BodyText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14:paraId="57720B50" w14:textId="3953AFC4" w:rsidR="001F0B99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</w:p>
    <w:sectPr w:rsidR="001F0B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CF41E" w14:textId="77777777" w:rsidR="00B05F86" w:rsidRDefault="00B05F86">
      <w:r>
        <w:separator/>
      </w:r>
    </w:p>
  </w:endnote>
  <w:endnote w:type="continuationSeparator" w:id="0">
    <w:p w14:paraId="31708E14" w14:textId="77777777" w:rsidR="00B05F86" w:rsidRDefault="00B05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B6E38" w14:textId="77777777" w:rsidR="00FE3CAD" w:rsidRDefault="00FE3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FA8F4" w14:textId="77777777" w:rsidR="00FE3CAD" w:rsidRDefault="00FE3CAD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FE3CAD" w14:paraId="54236D41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AC154A8" w14:textId="77777777" w:rsidR="00FE3CAD" w:rsidRDefault="00FE3CAD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5D99DD4" w14:textId="77777777" w:rsidR="00FE3CAD" w:rsidRDefault="00FE3CAD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8889DF7" w14:textId="77777777" w:rsidR="00FE3CAD" w:rsidRDefault="00FE3CAD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C20DF4D" w14:textId="748CDC29" w:rsidR="00FE3CAD" w:rsidRDefault="00FE3CAD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507DF3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507DF3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E23401C" w14:textId="77777777" w:rsidR="00FE3CAD" w:rsidRDefault="00FE3CAD">
    <w:pPr>
      <w:pStyle w:val="Footer"/>
      <w:rPr>
        <w:rFonts w:ascii="Arial" w:hAnsi="Arial"/>
        <w:sz w:val="2"/>
        <w:lang w:val="en-US"/>
      </w:rPr>
    </w:pPr>
  </w:p>
  <w:p w14:paraId="595F68C8" w14:textId="77777777" w:rsidR="00FE3CAD" w:rsidRDefault="00FE3C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5F00C" w14:textId="77777777" w:rsidR="00FE3CAD" w:rsidRDefault="00FE3CAD" w:rsidP="002507C2">
    <w:pPr>
      <w:pStyle w:val="Footer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31899FE7" wp14:editId="07C82BA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53E5046" wp14:editId="629A5B47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56ACA86E" wp14:editId="38C6648B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6BB3A" w14:textId="77777777" w:rsidR="00FE3CAD" w:rsidRPr="003C7111" w:rsidRDefault="00FE3CAD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8B9D7" w14:textId="77777777" w:rsidR="00B05F86" w:rsidRDefault="00B05F86">
      <w:r>
        <w:separator/>
      </w:r>
    </w:p>
  </w:footnote>
  <w:footnote w:type="continuationSeparator" w:id="0">
    <w:p w14:paraId="202782AB" w14:textId="77777777" w:rsidR="00B05F86" w:rsidRDefault="00B05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11A9F" w14:textId="77777777" w:rsidR="00FE3CAD" w:rsidRDefault="00FE3C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6EEA1" w14:textId="77777777" w:rsidR="00FE3CAD" w:rsidRDefault="00FE3C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281E" w14:textId="77777777" w:rsidR="00FE3CAD" w:rsidRDefault="00FE3CAD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2B8F799A" wp14:editId="3A38D67F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B6F4B"/>
    <w:multiLevelType w:val="hybridMultilevel"/>
    <w:tmpl w:val="E9F4D7CA"/>
    <w:lvl w:ilvl="0" w:tplc="13B43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280F44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4B34EF"/>
    <w:multiLevelType w:val="hybridMultilevel"/>
    <w:tmpl w:val="D0E458FA"/>
    <w:lvl w:ilvl="0" w:tplc="EB48D2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761820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C5B47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8403E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195B5F"/>
    <w:multiLevelType w:val="hybridMultilevel"/>
    <w:tmpl w:val="98848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9A"/>
    <w:rsid w:val="00006064"/>
    <w:rsid w:val="00010729"/>
    <w:rsid w:val="0004419A"/>
    <w:rsid w:val="000646A9"/>
    <w:rsid w:val="00072C86"/>
    <w:rsid w:val="000852CD"/>
    <w:rsid w:val="000A1EB4"/>
    <w:rsid w:val="000D49D3"/>
    <w:rsid w:val="001741A6"/>
    <w:rsid w:val="0018366A"/>
    <w:rsid w:val="001836BB"/>
    <w:rsid w:val="001A22B0"/>
    <w:rsid w:val="001A58F2"/>
    <w:rsid w:val="001D1EA9"/>
    <w:rsid w:val="001E3E33"/>
    <w:rsid w:val="001F0B99"/>
    <w:rsid w:val="00216549"/>
    <w:rsid w:val="002507C2"/>
    <w:rsid w:val="002629DE"/>
    <w:rsid w:val="00290551"/>
    <w:rsid w:val="002A39E4"/>
    <w:rsid w:val="002C290F"/>
    <w:rsid w:val="002C7280"/>
    <w:rsid w:val="002D6D8B"/>
    <w:rsid w:val="002E2AD9"/>
    <w:rsid w:val="0030087A"/>
    <w:rsid w:val="00312FDE"/>
    <w:rsid w:val="003133A6"/>
    <w:rsid w:val="003560E2"/>
    <w:rsid w:val="00356632"/>
    <w:rsid w:val="003579C0"/>
    <w:rsid w:val="0036663A"/>
    <w:rsid w:val="00387707"/>
    <w:rsid w:val="003923FB"/>
    <w:rsid w:val="004126C9"/>
    <w:rsid w:val="00424A5A"/>
    <w:rsid w:val="0043409B"/>
    <w:rsid w:val="0044323F"/>
    <w:rsid w:val="00455F89"/>
    <w:rsid w:val="00483BD1"/>
    <w:rsid w:val="004B34B5"/>
    <w:rsid w:val="00507DF3"/>
    <w:rsid w:val="00514AE6"/>
    <w:rsid w:val="005167D0"/>
    <w:rsid w:val="005207A5"/>
    <w:rsid w:val="00556816"/>
    <w:rsid w:val="00560ED3"/>
    <w:rsid w:val="005A163E"/>
    <w:rsid w:val="00634B0D"/>
    <w:rsid w:val="00637BE6"/>
    <w:rsid w:val="00656917"/>
    <w:rsid w:val="00694676"/>
    <w:rsid w:val="006B5BCA"/>
    <w:rsid w:val="006F6D2C"/>
    <w:rsid w:val="00723D80"/>
    <w:rsid w:val="007300C5"/>
    <w:rsid w:val="007379F4"/>
    <w:rsid w:val="00793163"/>
    <w:rsid w:val="007F1D79"/>
    <w:rsid w:val="008557E1"/>
    <w:rsid w:val="00920743"/>
    <w:rsid w:val="009236D5"/>
    <w:rsid w:val="0092677A"/>
    <w:rsid w:val="00947C49"/>
    <w:rsid w:val="00971DE5"/>
    <w:rsid w:val="00996F91"/>
    <w:rsid w:val="009B1FD9"/>
    <w:rsid w:val="009E4A7E"/>
    <w:rsid w:val="00A05C73"/>
    <w:rsid w:val="00A17575"/>
    <w:rsid w:val="00A47126"/>
    <w:rsid w:val="00A73DAB"/>
    <w:rsid w:val="00A77B0B"/>
    <w:rsid w:val="00A80521"/>
    <w:rsid w:val="00A8353E"/>
    <w:rsid w:val="00AB33E8"/>
    <w:rsid w:val="00AC3EDC"/>
    <w:rsid w:val="00AD3747"/>
    <w:rsid w:val="00B05F86"/>
    <w:rsid w:val="00BD0083"/>
    <w:rsid w:val="00C044CA"/>
    <w:rsid w:val="00C17DF6"/>
    <w:rsid w:val="00C34002"/>
    <w:rsid w:val="00C343E1"/>
    <w:rsid w:val="00C36C59"/>
    <w:rsid w:val="00CB5C4C"/>
    <w:rsid w:val="00D14618"/>
    <w:rsid w:val="00D20B9F"/>
    <w:rsid w:val="00D5062F"/>
    <w:rsid w:val="00D520E7"/>
    <w:rsid w:val="00D6409C"/>
    <w:rsid w:val="00D929EC"/>
    <w:rsid w:val="00DB7CDA"/>
    <w:rsid w:val="00DF155D"/>
    <w:rsid w:val="00E51016"/>
    <w:rsid w:val="00E62C6A"/>
    <w:rsid w:val="00E66D5B"/>
    <w:rsid w:val="00E813F4"/>
    <w:rsid w:val="00E84BEA"/>
    <w:rsid w:val="00E97316"/>
    <w:rsid w:val="00EA1375"/>
    <w:rsid w:val="00EB68E5"/>
    <w:rsid w:val="00ED54C7"/>
    <w:rsid w:val="00F471B0"/>
    <w:rsid w:val="00F93241"/>
    <w:rsid w:val="00FA1E40"/>
    <w:rsid w:val="00FC64AD"/>
    <w:rsid w:val="00FE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88C5FE"/>
  <w15:docId w15:val="{9667DB45-E35C-492D-94A2-AA2C7A381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link w:val="Heading4Char"/>
    <w:uiPriority w:val="9"/>
    <w:qFormat/>
    <w:rsid w:val="0004419A"/>
    <w:pPr>
      <w:spacing w:before="100" w:beforeAutospacing="1" w:after="100" w:afterAutospacing="1"/>
      <w:outlineLvl w:val="3"/>
    </w:pPr>
    <w:rPr>
      <w:b/>
      <w:bCs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4419A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343E1"/>
    <w:pPr>
      <w:ind w:left="720"/>
      <w:contextualSpacing/>
    </w:pPr>
  </w:style>
  <w:style w:type="character" w:customStyle="1" w:styleId="BodyText2Char">
    <w:name w:val="Body Text 2 Char"/>
    <w:link w:val="BodyText2"/>
    <w:rsid w:val="00FE3CAD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416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Sabina Brodt</dc:creator>
  <cp:lastModifiedBy>Sabina Brodt</cp:lastModifiedBy>
  <cp:revision>49</cp:revision>
  <cp:lastPrinted>2022-05-31T17:24:00Z</cp:lastPrinted>
  <dcterms:created xsi:type="dcterms:W3CDTF">2022-05-31T17:25:00Z</dcterms:created>
  <dcterms:modified xsi:type="dcterms:W3CDTF">2022-07-04T06:37:00Z</dcterms:modified>
</cp:coreProperties>
</file>